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56D1B" w14:textId="7A50C7FE" w:rsidR="00201B58" w:rsidRPr="00B13B92" w:rsidRDefault="00E34F68" w:rsidP="009E7B39">
      <w:pPr>
        <w:pStyle w:val="Ttulo1"/>
        <w:rPr>
          <w:sz w:val="18"/>
        </w:rPr>
      </w:pPr>
      <w:r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0D2E2DF8">
            <wp:simplePos x="0" y="0"/>
            <wp:positionH relativeFrom="column">
              <wp:posOffset>603885</wp:posOffset>
            </wp:positionH>
            <wp:positionV relativeFrom="paragraph">
              <wp:posOffset>-74930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28ED"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3CD10308" wp14:editId="26D61828">
            <wp:simplePos x="0" y="0"/>
            <wp:positionH relativeFrom="column">
              <wp:posOffset>5086350</wp:posOffset>
            </wp:positionH>
            <wp:positionV relativeFrom="paragraph">
              <wp:posOffset>-197485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E5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1E8BEA72">
                <wp:simplePos x="0" y="0"/>
                <wp:positionH relativeFrom="margin">
                  <wp:posOffset>1337310</wp:posOffset>
                </wp:positionH>
                <wp:positionV relativeFrom="paragraph">
                  <wp:posOffset>-268605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37AA40F1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26B1C8D5" w:rsidR="00B13B92" w:rsidRPr="00935092" w:rsidRDefault="00093940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3940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1.15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37AA40F1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26B1C8D5" w:rsidR="00B13B92" w:rsidRPr="00935092" w:rsidRDefault="00093940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3940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70A49F99" w14:textId="18C78FD1" w:rsidR="009A28ED" w:rsidRDefault="009E7B39" w:rsidP="009A28ED">
      <w:pPr>
        <w:jc w:val="center"/>
        <w:rPr>
          <w:rFonts w:ascii="Arial" w:hAnsi="Arial" w:cs="Arial"/>
          <w:b/>
          <w:sz w:val="24"/>
          <w:szCs w:val="40"/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DECANOS Y REPRESENTANTE DE LOS DOCENTES Y ESTUDIANTES ANTE LOS ÓRGANOS DE GOBIERNO 2024</w:t>
      </w:r>
    </w:p>
    <w:p w14:paraId="49B1FD81" w14:textId="23AAF5CE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66AF0">
        <w:rPr>
          <w:rFonts w:ascii="Arial" w:hAnsi="Arial" w:cs="Arial"/>
          <w:b/>
          <w:sz w:val="24"/>
          <w:szCs w:val="40"/>
        </w:rPr>
        <w:t>RECURSO DE NULIDAD</w:t>
      </w:r>
    </w:p>
    <w:p w14:paraId="4551B942" w14:textId="76532716" w:rsidR="000816DA" w:rsidRPr="00B13B92" w:rsidRDefault="000816DA" w:rsidP="0043414D">
      <w:pPr>
        <w:spacing w:after="0" w:line="240" w:lineRule="auto"/>
        <w:jc w:val="right"/>
        <w:rPr>
          <w:rFonts w:ascii="Arial" w:hAnsi="Arial" w:cs="Arial"/>
        </w:rPr>
      </w:pPr>
      <w:r w:rsidRPr="00B13B92">
        <w:rPr>
          <w:rFonts w:ascii="Arial" w:hAnsi="Arial" w:cs="Arial"/>
          <w:b/>
          <w:sz w:val="24"/>
          <w:szCs w:val="40"/>
        </w:rPr>
        <w:br/>
      </w: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1B4DA4">
        <w:rPr>
          <w:rFonts w:ascii="Arial" w:hAnsi="Arial" w:cs="Arial"/>
        </w:rPr>
        <w:t>4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3E3A95">
      <w:pPr>
        <w:jc w:val="both"/>
        <w:rPr>
          <w:rFonts w:ascii="Arial" w:hAnsi="Arial" w:cs="Arial"/>
        </w:rPr>
      </w:pPr>
    </w:p>
    <w:p w14:paraId="3EAB5E42" w14:textId="021B0A63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FF4E8E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9E7B39">
        <w:rPr>
          <w:rFonts w:ascii="Arial" w:hAnsi="Arial" w:cs="Arial"/>
          <w:b/>
          <w:color w:val="0000FF"/>
        </w:rPr>
        <w:t xml:space="preserve"> 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66AF0">
        <w:rPr>
          <w:rFonts w:ascii="Arial" w:hAnsi="Arial" w:cs="Arial"/>
        </w:rPr>
        <w:t xml:space="preserve"> nulidad</w:t>
      </w:r>
      <w:r w:rsidR="00411E5A">
        <w:rPr>
          <w:rFonts w:ascii="Arial" w:hAnsi="Arial" w:cs="Arial"/>
        </w:rPr>
        <w:t xml:space="preserve"> contra</w:t>
      </w:r>
      <w:r w:rsidR="00266AF0">
        <w:rPr>
          <w:rFonts w:ascii="Arial" w:hAnsi="Arial" w:cs="Arial"/>
        </w:rPr>
        <w:t xml:space="preserve"> los resultados del proceso electoral</w:t>
      </w:r>
      <w:r w:rsidR="00EF066C">
        <w:rPr>
          <w:rFonts w:ascii="Arial" w:hAnsi="Arial" w:cs="Arial"/>
        </w:rPr>
        <w:t>.</w:t>
      </w:r>
    </w:p>
    <w:bookmarkEnd w:id="0"/>
    <w:p w14:paraId="4F4BD641" w14:textId="682A229A" w:rsidR="00CA3EFA" w:rsidRDefault="008E499D" w:rsidP="008E499D">
      <w:pPr>
        <w:spacing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EF066C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2"/>
      </w:tblGrid>
      <w:tr w:rsidR="00EF066C" w14:paraId="52F49866" w14:textId="77777777" w:rsidTr="009A28ED">
        <w:trPr>
          <w:trHeight w:val="1477"/>
        </w:trPr>
        <w:tc>
          <w:tcPr>
            <w:tcW w:w="9012" w:type="dxa"/>
          </w:tcPr>
          <w:p w14:paraId="5BF4A1EB" w14:textId="77777777" w:rsidR="00EF066C" w:rsidRDefault="00EF066C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35C1DAC3" w14:textId="684DDCEC" w:rsidR="008E499D" w:rsidRDefault="009A28E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1CFD4CED" w:rsidR="00B332D2" w:rsidRDefault="0043414D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2274FF7F">
                <wp:simplePos x="0" y="0"/>
                <wp:positionH relativeFrom="column">
                  <wp:posOffset>3810</wp:posOffset>
                </wp:positionH>
                <wp:positionV relativeFrom="paragraph">
                  <wp:posOffset>60325</wp:posOffset>
                </wp:positionV>
                <wp:extent cx="5676900" cy="1212850"/>
                <wp:effectExtent l="0" t="0" r="19050" b="2540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4.75pt;width:447pt;height:9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90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</w:p>
    <w:p w14:paraId="30DA1D8A" w14:textId="10E7901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264BB2EC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143C4C75" w:rsidR="00B332D2" w:rsidRDefault="0043414D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41BD645F">
                <wp:simplePos x="0" y="0"/>
                <wp:positionH relativeFrom="column">
                  <wp:posOffset>4504690</wp:posOffset>
                </wp:positionH>
                <wp:positionV relativeFrom="paragraph">
                  <wp:posOffset>-88265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77777777" w:rsidR="008E499D" w:rsidRPr="00E60002" w:rsidRDefault="008E499D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IMPRESIÓN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4.7pt;margin-top:-6.95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C+pEw7iAAAACw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77777777" w:rsidR="008E499D" w:rsidRPr="00E60002" w:rsidRDefault="008E499D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IMPRESIÓN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411BCFAA" w:rsidR="008E499D" w:rsidRPr="00F15E09" w:rsidRDefault="0043414D" w:rsidP="008E499D">
      <w:pPr>
        <w:spacing w:line="360" w:lineRule="auto"/>
        <w:jc w:val="both"/>
        <w:rPr>
          <w:rFonts w:ascii="Arial" w:hAnsi="Arial" w:cs="Arial"/>
          <w:sz w:val="12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13908B86">
                <wp:simplePos x="0" y="0"/>
                <wp:positionH relativeFrom="column">
                  <wp:posOffset>-49530</wp:posOffset>
                </wp:positionH>
                <wp:positionV relativeFrom="paragraph">
                  <wp:posOffset>213360</wp:posOffset>
                </wp:positionV>
                <wp:extent cx="3495675" cy="538480"/>
                <wp:effectExtent l="0" t="0" r="9525" b="0"/>
                <wp:wrapThrough wrapText="bothSides">
                  <wp:wrapPolygon edited="0">
                    <wp:start x="471" y="0"/>
                    <wp:lineTo x="0" y="3057"/>
                    <wp:lineTo x="0" y="20632"/>
                    <wp:lineTo x="21541" y="20632"/>
                    <wp:lineTo x="21541" y="4585"/>
                    <wp:lineTo x="21306" y="2292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38480"/>
                          <a:chOff x="-219074" y="28599"/>
                          <a:chExt cx="2247900" cy="705463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3AB4F117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instrText xml:space="preserve"> FILLIN "Dato 13/15 : Grado académico de la/el candidata(o) (abreviatura) </w:instrText>
                              </w:r>
                              <w:r w:rsidR="00000000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Nombres y Apellidos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0427F836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191225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>
                            <a:off x="-142874" y="28599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-3.9pt;margin-top:16.8pt;width:275.25pt;height:42.4pt;z-index:251658752;mso-width-relative:margin;mso-height-relative:margin" coordorigin="-2190,285" coordsize="22479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">
                <v:roundrect id="Rectángulo redondeado 12" o:spid="_x0000_s1032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3AB4F117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instrText xml:space="preserve"> FILLIN "Dato 13/15 : Grado académico de la/el candidata(o) (abreviatura) </w:instrText>
                        </w:r>
                        <w:r w:rsidR="00000000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Nombres y Apellidos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0427F836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191225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  <v:line id="Conector recto 13" o:spid="_x0000_s1033" style="position:absolute;visibility:visible;mso-wrap-style:square" from="-1428,285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E139A56" w14:textId="031E70DA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57E8B0D1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62E09" w14:textId="77777777" w:rsidR="00913F0C" w:rsidRDefault="00913F0C" w:rsidP="005D3A40">
      <w:pPr>
        <w:spacing w:after="0" w:line="240" w:lineRule="auto"/>
      </w:pPr>
      <w:r>
        <w:separator/>
      </w:r>
    </w:p>
  </w:endnote>
  <w:endnote w:type="continuationSeparator" w:id="0">
    <w:p w14:paraId="678684D6" w14:textId="77777777" w:rsidR="00913F0C" w:rsidRDefault="00913F0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DED94" w14:textId="77777777" w:rsidR="00913F0C" w:rsidRDefault="00913F0C" w:rsidP="005D3A40">
      <w:pPr>
        <w:spacing w:after="0" w:line="240" w:lineRule="auto"/>
      </w:pPr>
      <w:r>
        <w:separator/>
      </w:r>
    </w:p>
  </w:footnote>
  <w:footnote w:type="continuationSeparator" w:id="0">
    <w:p w14:paraId="5867D55E" w14:textId="77777777" w:rsidR="00913F0C" w:rsidRDefault="00913F0C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5599">
    <w:abstractNumId w:val="3"/>
  </w:num>
  <w:num w:numId="2" w16cid:durableId="2060206564">
    <w:abstractNumId w:val="4"/>
  </w:num>
  <w:num w:numId="3" w16cid:durableId="171720894">
    <w:abstractNumId w:val="2"/>
  </w:num>
  <w:num w:numId="4" w16cid:durableId="1411585574">
    <w:abstractNumId w:val="1"/>
  </w:num>
  <w:num w:numId="5" w16cid:durableId="42102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775BD"/>
    <w:rsid w:val="00080B4F"/>
    <w:rsid w:val="000816DA"/>
    <w:rsid w:val="00084357"/>
    <w:rsid w:val="0009265F"/>
    <w:rsid w:val="00093940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40FA2"/>
    <w:rsid w:val="00184097"/>
    <w:rsid w:val="00190F5C"/>
    <w:rsid w:val="00191225"/>
    <w:rsid w:val="001A2629"/>
    <w:rsid w:val="001A4089"/>
    <w:rsid w:val="001A76B6"/>
    <w:rsid w:val="001B1887"/>
    <w:rsid w:val="001B2223"/>
    <w:rsid w:val="001B4DA4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37AE"/>
    <w:rsid w:val="003A5D4E"/>
    <w:rsid w:val="003C1765"/>
    <w:rsid w:val="003C57D9"/>
    <w:rsid w:val="003D26E5"/>
    <w:rsid w:val="003E2EE6"/>
    <w:rsid w:val="003E3A95"/>
    <w:rsid w:val="00401343"/>
    <w:rsid w:val="00403342"/>
    <w:rsid w:val="00410BB4"/>
    <w:rsid w:val="00411E5A"/>
    <w:rsid w:val="004213D2"/>
    <w:rsid w:val="0043414D"/>
    <w:rsid w:val="00450428"/>
    <w:rsid w:val="004538C8"/>
    <w:rsid w:val="0046558A"/>
    <w:rsid w:val="00471EC6"/>
    <w:rsid w:val="00486588"/>
    <w:rsid w:val="004A2248"/>
    <w:rsid w:val="004A6199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3336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590C"/>
    <w:rsid w:val="00633299"/>
    <w:rsid w:val="00642F02"/>
    <w:rsid w:val="00661498"/>
    <w:rsid w:val="00664AAD"/>
    <w:rsid w:val="00673CD0"/>
    <w:rsid w:val="006975B5"/>
    <w:rsid w:val="00697BCF"/>
    <w:rsid w:val="006A1B6B"/>
    <w:rsid w:val="006A501F"/>
    <w:rsid w:val="006B796D"/>
    <w:rsid w:val="006C5E17"/>
    <w:rsid w:val="006C61FD"/>
    <w:rsid w:val="006D6779"/>
    <w:rsid w:val="006E02BD"/>
    <w:rsid w:val="006E08BA"/>
    <w:rsid w:val="00722D9E"/>
    <w:rsid w:val="00731A8D"/>
    <w:rsid w:val="00740B95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82E34"/>
    <w:rsid w:val="008C3690"/>
    <w:rsid w:val="008E499D"/>
    <w:rsid w:val="008F29E7"/>
    <w:rsid w:val="00903A67"/>
    <w:rsid w:val="00904C82"/>
    <w:rsid w:val="00912BE5"/>
    <w:rsid w:val="00913F0C"/>
    <w:rsid w:val="009312B0"/>
    <w:rsid w:val="00931363"/>
    <w:rsid w:val="009429C9"/>
    <w:rsid w:val="00944AB3"/>
    <w:rsid w:val="00963588"/>
    <w:rsid w:val="009830F6"/>
    <w:rsid w:val="00985CC7"/>
    <w:rsid w:val="00986D1D"/>
    <w:rsid w:val="009A28ED"/>
    <w:rsid w:val="009A3A9D"/>
    <w:rsid w:val="009A6336"/>
    <w:rsid w:val="009C1D71"/>
    <w:rsid w:val="009C3675"/>
    <w:rsid w:val="009E30B2"/>
    <w:rsid w:val="009E7B39"/>
    <w:rsid w:val="009F3F1F"/>
    <w:rsid w:val="00A043AB"/>
    <w:rsid w:val="00A11A31"/>
    <w:rsid w:val="00A127B1"/>
    <w:rsid w:val="00A318BD"/>
    <w:rsid w:val="00A4152E"/>
    <w:rsid w:val="00A45850"/>
    <w:rsid w:val="00A46AC1"/>
    <w:rsid w:val="00A5028E"/>
    <w:rsid w:val="00A56898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C33E6"/>
    <w:rsid w:val="00C245A6"/>
    <w:rsid w:val="00C30924"/>
    <w:rsid w:val="00C371BF"/>
    <w:rsid w:val="00C47443"/>
    <w:rsid w:val="00C63577"/>
    <w:rsid w:val="00C65B51"/>
    <w:rsid w:val="00C6797D"/>
    <w:rsid w:val="00C809BA"/>
    <w:rsid w:val="00C95162"/>
    <w:rsid w:val="00C96DFB"/>
    <w:rsid w:val="00CA3E8D"/>
    <w:rsid w:val="00CA3EFA"/>
    <w:rsid w:val="00CB27C5"/>
    <w:rsid w:val="00CF2DE6"/>
    <w:rsid w:val="00D00754"/>
    <w:rsid w:val="00D06AEA"/>
    <w:rsid w:val="00D126C1"/>
    <w:rsid w:val="00D153DC"/>
    <w:rsid w:val="00D15B4D"/>
    <w:rsid w:val="00D26456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34F68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D10A0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E7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9E7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6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18</cp:revision>
  <cp:lastPrinted>2016-06-14T01:08:00Z</cp:lastPrinted>
  <dcterms:created xsi:type="dcterms:W3CDTF">2022-06-21T14:54:00Z</dcterms:created>
  <dcterms:modified xsi:type="dcterms:W3CDTF">2024-08-16T06:41:00Z</dcterms:modified>
</cp:coreProperties>
</file>